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242C" w14:textId="77777777" w:rsidR="00265779" w:rsidRPr="007F05E6" w:rsidRDefault="00265779" w:rsidP="005B07CF">
      <w:pPr>
        <w:pStyle w:val="Unittitle"/>
      </w:pPr>
      <w:r>
        <w:t>1. Health and safety in construction</w:t>
      </w:r>
    </w:p>
    <w:p w14:paraId="6974A48B" w14:textId="77777777" w:rsidR="00265779" w:rsidRPr="00692A45" w:rsidRDefault="00265779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ACOPs wordsearch </w:t>
      </w:r>
      <w:r w:rsidRPr="00692A45">
        <w:t>(</w:t>
      </w:r>
      <w:r>
        <w:t>tutor</w:t>
      </w:r>
      <w:r w:rsidRPr="00692A45">
        <w:t>)</w:t>
      </w:r>
    </w:p>
    <w:p w14:paraId="3AD94C4D" w14:textId="20F36D1E" w:rsidR="00265779" w:rsidRDefault="00265779" w:rsidP="00C5104F">
      <w:r>
        <w:t>F</w:t>
      </w:r>
      <w:r w:rsidR="000F49EF">
        <w:t>i</w:t>
      </w:r>
      <w:r>
        <w:t>nd the following words in the word grid below.</w:t>
      </w:r>
    </w:p>
    <w:p w14:paraId="3D50FDB7" w14:textId="77777777" w:rsidR="00265779" w:rsidRDefault="00265779" w:rsidP="00C5104F"/>
    <w:p w14:paraId="672223DA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ACOP</w:t>
      </w:r>
      <w:r>
        <w:t>s</w:t>
      </w:r>
    </w:p>
    <w:p w14:paraId="23C66240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>
        <w:t>s</w:t>
      </w:r>
      <w:r w:rsidRPr="00DE7BC7">
        <w:t>afety</w:t>
      </w:r>
    </w:p>
    <w:p w14:paraId="0CB3F4FD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HSE</w:t>
      </w:r>
    </w:p>
    <w:p w14:paraId="6ECA492D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Law</w:t>
      </w:r>
    </w:p>
    <w:p w14:paraId="6166372F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295FFF63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62D52F5C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HSG</w:t>
      </w:r>
    </w:p>
    <w:p w14:paraId="2786D7AE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INDG</w:t>
      </w:r>
    </w:p>
    <w:p w14:paraId="7B0D0054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Legal</w:t>
      </w:r>
    </w:p>
    <w:p w14:paraId="3CD299B7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Guidance</w:t>
      </w:r>
    </w:p>
    <w:p w14:paraId="765FDD6A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Advice</w:t>
      </w:r>
    </w:p>
    <w:p w14:paraId="56BE26D7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57E4DF58" w14:textId="77777777" w:rsidR="00265779" w:rsidRDefault="00265779" w:rsidP="00C5104F"/>
    <w:p w14:paraId="025919A0" w14:textId="77777777" w:rsidR="00265779" w:rsidRDefault="00265779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265779" w14:paraId="02D5BF76" w14:textId="77777777" w:rsidTr="0037400A">
        <w:tc>
          <w:tcPr>
            <w:tcW w:w="950" w:type="dxa"/>
            <w:vAlign w:val="center"/>
          </w:tcPr>
          <w:p w14:paraId="2F38BCC2" w14:textId="77777777" w:rsidR="00265779" w:rsidRDefault="00265779" w:rsidP="0037400A">
            <w:pPr>
              <w:jc w:val="center"/>
            </w:pPr>
            <w:bookmarkStart w:id="0" w:name="_Hlk58765796"/>
            <w:r>
              <w:t>U</w:t>
            </w:r>
          </w:p>
        </w:tc>
        <w:tc>
          <w:tcPr>
            <w:tcW w:w="950" w:type="dxa"/>
            <w:vAlign w:val="center"/>
          </w:tcPr>
          <w:p w14:paraId="2EAE29B5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A82DD5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39716117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4DA68213" w14:textId="77777777" w:rsidR="00265779" w:rsidRDefault="00265779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7D9012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B0CE38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2881365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000D8278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2152DC2F" w14:textId="77777777" w:rsidR="00265779" w:rsidRDefault="00265779" w:rsidP="0037400A">
            <w:pPr>
              <w:jc w:val="center"/>
            </w:pPr>
            <w:r>
              <w:t>D</w:t>
            </w:r>
          </w:p>
        </w:tc>
      </w:tr>
      <w:bookmarkEnd w:id="0"/>
      <w:tr w:rsidR="00265779" w14:paraId="011ECA32" w14:textId="77777777" w:rsidTr="0037400A">
        <w:tc>
          <w:tcPr>
            <w:tcW w:w="950" w:type="dxa"/>
            <w:vAlign w:val="center"/>
          </w:tcPr>
          <w:p w14:paraId="5D1EBE7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7F7D1E8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E09800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4D817BF6" w14:textId="77777777" w:rsidR="00265779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7B7D6A19" w14:textId="77777777" w:rsidR="00265779" w:rsidRDefault="00265779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55C4A34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0976FF4" w14:textId="77777777" w:rsidR="00265779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1CAEACEC" w14:textId="77777777" w:rsidR="00265779" w:rsidRDefault="00265779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742CA5EF" w14:textId="77777777" w:rsidR="00265779" w:rsidRDefault="00265779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6FE6B79C" w14:textId="77777777" w:rsidR="00265779" w:rsidRPr="00DE7BC7" w:rsidRDefault="00265779" w:rsidP="0037400A">
            <w:pPr>
              <w:jc w:val="center"/>
            </w:pPr>
            <w:r w:rsidRPr="00DE7BC7">
              <w:t>O</w:t>
            </w:r>
          </w:p>
        </w:tc>
      </w:tr>
      <w:tr w:rsidR="00265779" w14:paraId="33741D28" w14:textId="77777777" w:rsidTr="0037400A">
        <w:tc>
          <w:tcPr>
            <w:tcW w:w="950" w:type="dxa"/>
            <w:vAlign w:val="center"/>
          </w:tcPr>
          <w:p w14:paraId="153F90A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429CD16D" w14:textId="77777777" w:rsidR="00265779" w:rsidRDefault="00265779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151B0C8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9BBF1E1" w14:textId="77777777" w:rsidR="00265779" w:rsidRPr="00D616C5" w:rsidRDefault="00265779" w:rsidP="0037400A">
            <w:pPr>
              <w:jc w:val="center"/>
              <w:rPr>
                <w:color w:val="FF0000"/>
              </w:rPr>
            </w:pPr>
            <w:r w:rsidRPr="00C5104F">
              <w:t>F</w:t>
            </w:r>
          </w:p>
        </w:tc>
        <w:tc>
          <w:tcPr>
            <w:tcW w:w="951" w:type="dxa"/>
            <w:vAlign w:val="center"/>
          </w:tcPr>
          <w:p w14:paraId="4A3B1AFB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5886EBA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B0AF8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W</w:t>
            </w:r>
          </w:p>
        </w:tc>
        <w:tc>
          <w:tcPr>
            <w:tcW w:w="951" w:type="dxa"/>
            <w:vAlign w:val="center"/>
          </w:tcPr>
          <w:p w14:paraId="7EE56AC1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423D6FD0" w14:textId="77777777" w:rsidR="00265779" w:rsidRDefault="00265779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49F76896" w14:textId="77777777" w:rsidR="00265779" w:rsidRPr="00DE7BC7" w:rsidRDefault="00265779" w:rsidP="0037400A">
            <w:pPr>
              <w:jc w:val="center"/>
            </w:pPr>
            <w:r w:rsidRPr="00DE7BC7">
              <w:t>Z</w:t>
            </w:r>
          </w:p>
        </w:tc>
      </w:tr>
      <w:tr w:rsidR="00265779" w14:paraId="13901FE3" w14:textId="77777777" w:rsidTr="0037400A">
        <w:tc>
          <w:tcPr>
            <w:tcW w:w="950" w:type="dxa"/>
            <w:vAlign w:val="center"/>
          </w:tcPr>
          <w:p w14:paraId="088F592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bookmarkStart w:id="1" w:name="_Hlk58766649"/>
            <w:bookmarkStart w:id="2" w:name="_Hlk58766159"/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7E5B1968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7EAA37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F8EE43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7D65B8A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5828823" w14:textId="77777777" w:rsidR="00265779" w:rsidRDefault="00265779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6BAD79BC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79240506" w14:textId="77777777" w:rsidR="00265779" w:rsidRPr="0020792E" w:rsidRDefault="00265779" w:rsidP="0037400A">
            <w:pPr>
              <w:jc w:val="center"/>
              <w:rPr>
                <w:color w:val="FF0000"/>
              </w:rPr>
            </w:pPr>
            <w:r w:rsidRPr="00DE7BC7">
              <w:t>E</w:t>
            </w:r>
          </w:p>
        </w:tc>
        <w:tc>
          <w:tcPr>
            <w:tcW w:w="951" w:type="dxa"/>
            <w:vAlign w:val="center"/>
          </w:tcPr>
          <w:p w14:paraId="75E1AE6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6DEC0BD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</w:tr>
      <w:tr w:rsidR="00265779" w14:paraId="15771094" w14:textId="77777777" w:rsidTr="0037400A">
        <w:tc>
          <w:tcPr>
            <w:tcW w:w="950" w:type="dxa"/>
            <w:vAlign w:val="center"/>
          </w:tcPr>
          <w:p w14:paraId="1B24120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0" w:type="dxa"/>
            <w:vAlign w:val="center"/>
          </w:tcPr>
          <w:p w14:paraId="51D41964" w14:textId="77777777" w:rsidR="00265779" w:rsidRDefault="00265779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50DEE76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1260E8C3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2ACE421B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45CAC14D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0E66895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0EB02E7F" w14:textId="77777777" w:rsidR="00265779" w:rsidRPr="00DE7BC7" w:rsidRDefault="00265779" w:rsidP="0037400A">
            <w:pPr>
              <w:jc w:val="center"/>
            </w:pPr>
            <w:r w:rsidRPr="00DE7BC7">
              <w:t>I</w:t>
            </w:r>
          </w:p>
        </w:tc>
        <w:tc>
          <w:tcPr>
            <w:tcW w:w="951" w:type="dxa"/>
            <w:vAlign w:val="center"/>
          </w:tcPr>
          <w:p w14:paraId="17F467B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163BF6C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tr w:rsidR="00265779" w14:paraId="4F8158EB" w14:textId="77777777" w:rsidTr="0037400A">
        <w:tc>
          <w:tcPr>
            <w:tcW w:w="950" w:type="dxa"/>
            <w:vAlign w:val="center"/>
          </w:tcPr>
          <w:p w14:paraId="13C3C0E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57CC2E2A" w14:textId="77777777" w:rsidR="00265779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4F13EFB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4ADF9C30" w14:textId="77777777" w:rsidR="00265779" w:rsidRDefault="00265779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7F77C86E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315132D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131897A9" w14:textId="77777777" w:rsidR="00265779" w:rsidRDefault="00265779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317EE64B" w14:textId="77777777" w:rsidR="00265779" w:rsidRPr="00DE7BC7" w:rsidRDefault="00265779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6C55920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29D0EF8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</w:tr>
      <w:tr w:rsidR="00265779" w14:paraId="26C3AB69" w14:textId="77777777" w:rsidTr="0037400A">
        <w:tc>
          <w:tcPr>
            <w:tcW w:w="950" w:type="dxa"/>
            <w:vAlign w:val="center"/>
          </w:tcPr>
          <w:p w14:paraId="303D118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31D63FEF" w14:textId="77777777" w:rsidR="00265779" w:rsidRDefault="00265779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35F902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0429602A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425AEFBE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35AC269D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28521FA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195934C" w14:textId="77777777" w:rsidR="00265779" w:rsidRPr="00DE7BC7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1240C2F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59838CF6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</w:tr>
      <w:tr w:rsidR="00265779" w14:paraId="08E1127E" w14:textId="77777777" w:rsidTr="0037400A">
        <w:tc>
          <w:tcPr>
            <w:tcW w:w="950" w:type="dxa"/>
            <w:vAlign w:val="center"/>
          </w:tcPr>
          <w:p w14:paraId="3B93A02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2973DD2C" w14:textId="77777777" w:rsidR="00265779" w:rsidRDefault="00265779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5CF8B52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4C498C27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3C9293DA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5E3EEA4F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2EAFC9EB" w14:textId="77777777" w:rsidR="00265779" w:rsidRDefault="00265779" w:rsidP="0037400A">
            <w:pPr>
              <w:jc w:val="center"/>
            </w:pPr>
            <w:r>
              <w:t>A</w:t>
            </w:r>
          </w:p>
        </w:tc>
        <w:tc>
          <w:tcPr>
            <w:tcW w:w="951" w:type="dxa"/>
            <w:vAlign w:val="center"/>
          </w:tcPr>
          <w:p w14:paraId="28E20175" w14:textId="77777777" w:rsidR="00265779" w:rsidRPr="00DE7BC7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15EAB1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1" w:type="dxa"/>
            <w:vAlign w:val="center"/>
          </w:tcPr>
          <w:p w14:paraId="27D7478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</w:tr>
      <w:tr w:rsidR="00265779" w14:paraId="74E17FA3" w14:textId="77777777" w:rsidTr="0037400A">
        <w:tc>
          <w:tcPr>
            <w:tcW w:w="950" w:type="dxa"/>
            <w:vAlign w:val="center"/>
          </w:tcPr>
          <w:p w14:paraId="3D8F2D1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0" w:type="dxa"/>
            <w:vAlign w:val="center"/>
          </w:tcPr>
          <w:p w14:paraId="38C10410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5FC5A6F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3CA4153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DCDFE7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62A8439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6C35FDC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6E549F4A" w14:textId="77777777" w:rsidR="00265779" w:rsidRPr="00DE7BC7" w:rsidRDefault="00265779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3F6FD37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40115B1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</w:tr>
      <w:tr w:rsidR="00265779" w14:paraId="52B6D90E" w14:textId="77777777" w:rsidTr="0037400A">
        <w:tc>
          <w:tcPr>
            <w:tcW w:w="950" w:type="dxa"/>
            <w:vAlign w:val="center"/>
          </w:tcPr>
          <w:p w14:paraId="09EA861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0" w:type="dxa"/>
            <w:vAlign w:val="center"/>
          </w:tcPr>
          <w:p w14:paraId="05267C78" w14:textId="77777777" w:rsidR="00265779" w:rsidRDefault="00265779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3081BAD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1" w:type="dxa"/>
            <w:vAlign w:val="center"/>
          </w:tcPr>
          <w:p w14:paraId="7BE9D398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54677A5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0CD027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3E58006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466D67BB" w14:textId="77777777" w:rsidR="00265779" w:rsidRPr="00DE7BC7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E314D0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74649BB8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</w:tr>
      <w:tr w:rsidR="00265779" w14:paraId="774E8AF0" w14:textId="77777777" w:rsidTr="0037400A">
        <w:tc>
          <w:tcPr>
            <w:tcW w:w="950" w:type="dxa"/>
            <w:vAlign w:val="center"/>
          </w:tcPr>
          <w:p w14:paraId="4BB1C7A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0" w:type="dxa"/>
            <w:vAlign w:val="center"/>
          </w:tcPr>
          <w:p w14:paraId="7E442149" w14:textId="77777777" w:rsidR="00265779" w:rsidRDefault="00265779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16BDD765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BFD0A7F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05886496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C8775AE" w14:textId="77777777" w:rsidR="00265779" w:rsidRDefault="00265779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53BA6DF9" w14:textId="77777777" w:rsidR="00265779" w:rsidRDefault="00265779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3219DA86" w14:textId="77777777" w:rsidR="00265779" w:rsidRPr="00DE7BC7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24E1243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6C3639A6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</w:tr>
      <w:tr w:rsidR="00265779" w14:paraId="31492A0C" w14:textId="77777777" w:rsidTr="0037400A">
        <w:tc>
          <w:tcPr>
            <w:tcW w:w="950" w:type="dxa"/>
            <w:vAlign w:val="center"/>
          </w:tcPr>
          <w:p w14:paraId="1B35204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6024572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6D313E3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V</w:t>
            </w:r>
          </w:p>
        </w:tc>
        <w:tc>
          <w:tcPr>
            <w:tcW w:w="951" w:type="dxa"/>
            <w:vAlign w:val="center"/>
          </w:tcPr>
          <w:p w14:paraId="152C171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577EFB9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D85A93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4BB97E05" w14:textId="77777777" w:rsidR="00265779" w:rsidRDefault="00265779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62453E5" w14:textId="77777777" w:rsidR="00265779" w:rsidRPr="00DE7BC7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5AB3360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282BBEF3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</w:tr>
      <w:tr w:rsidR="00265779" w14:paraId="3563AFA3" w14:textId="77777777" w:rsidTr="0037400A">
        <w:tc>
          <w:tcPr>
            <w:tcW w:w="950" w:type="dxa"/>
            <w:vAlign w:val="center"/>
          </w:tcPr>
          <w:p w14:paraId="5EDEE9E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F</w:t>
            </w:r>
          </w:p>
        </w:tc>
        <w:tc>
          <w:tcPr>
            <w:tcW w:w="950" w:type="dxa"/>
            <w:vAlign w:val="center"/>
          </w:tcPr>
          <w:p w14:paraId="28C0DB3A" w14:textId="77777777" w:rsidR="00265779" w:rsidRDefault="00265779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09A70768" w14:textId="77777777" w:rsidR="00265779" w:rsidRDefault="00265779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67D3D142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440FBED2" w14:textId="77777777" w:rsidR="00265779" w:rsidRDefault="00265779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B186312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619D68C7" w14:textId="77777777" w:rsidR="00265779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6EC97FD1" w14:textId="77777777" w:rsidR="00265779" w:rsidRPr="00DE7BC7" w:rsidRDefault="00265779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433979D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0F045CA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</w:tr>
      <w:tr w:rsidR="00265779" w14:paraId="14986989" w14:textId="77777777" w:rsidTr="0037400A">
        <w:tc>
          <w:tcPr>
            <w:tcW w:w="950" w:type="dxa"/>
            <w:vAlign w:val="center"/>
          </w:tcPr>
          <w:p w14:paraId="4C55DDC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152AD64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276BC66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6CA7180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151069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7C762D5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5CB71B34" w14:textId="77777777" w:rsidR="00265779" w:rsidRDefault="00265779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779B9299" w14:textId="77777777" w:rsidR="00265779" w:rsidRPr="00DE7BC7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653E9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C2AE4CC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</w:tr>
      <w:bookmarkEnd w:id="1"/>
      <w:tr w:rsidR="00265779" w14:paraId="7902547D" w14:textId="77777777" w:rsidTr="0037400A">
        <w:tc>
          <w:tcPr>
            <w:tcW w:w="950" w:type="dxa"/>
            <w:vAlign w:val="center"/>
          </w:tcPr>
          <w:p w14:paraId="361577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708F7AB9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4B6407AA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786D35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A6738A7" w14:textId="77777777" w:rsidR="00265779" w:rsidRDefault="00265779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4F53C68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F1B1E2D" w14:textId="77777777" w:rsidR="00265779" w:rsidRDefault="00265779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6E616742" w14:textId="77777777" w:rsidR="00265779" w:rsidRPr="00DE7BC7" w:rsidRDefault="00265779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29C330AF" w14:textId="77777777" w:rsidR="00265779" w:rsidRDefault="00265779" w:rsidP="0037400A">
            <w:pPr>
              <w:jc w:val="center"/>
            </w:pPr>
            <w:r>
              <w:t>Z</w:t>
            </w:r>
          </w:p>
        </w:tc>
        <w:tc>
          <w:tcPr>
            <w:tcW w:w="951" w:type="dxa"/>
            <w:vAlign w:val="center"/>
          </w:tcPr>
          <w:p w14:paraId="402F7E05" w14:textId="77777777" w:rsidR="00265779" w:rsidRDefault="00265779" w:rsidP="0037400A">
            <w:pPr>
              <w:jc w:val="center"/>
            </w:pPr>
            <w:r>
              <w:t>G</w:t>
            </w:r>
          </w:p>
        </w:tc>
      </w:tr>
      <w:tr w:rsidR="00265779" w14:paraId="1E745CA6" w14:textId="77777777" w:rsidTr="0037400A">
        <w:tc>
          <w:tcPr>
            <w:tcW w:w="950" w:type="dxa"/>
            <w:vAlign w:val="center"/>
          </w:tcPr>
          <w:p w14:paraId="697034F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0" w:type="dxa"/>
            <w:vAlign w:val="center"/>
          </w:tcPr>
          <w:p w14:paraId="10AD0E26" w14:textId="77777777" w:rsidR="00265779" w:rsidRDefault="00265779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5A048B8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7B6A0EC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  <w:tc>
          <w:tcPr>
            <w:tcW w:w="951" w:type="dxa"/>
            <w:vAlign w:val="center"/>
          </w:tcPr>
          <w:p w14:paraId="2EC542A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609BE02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56F33B4B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C36812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205143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77E4C55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bookmarkEnd w:id="2"/>
    </w:tbl>
    <w:p w14:paraId="642321F2" w14:textId="77777777" w:rsidR="006E1028" w:rsidRDefault="006E1028" w:rsidP="0026577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B16CB" w14:textId="77777777" w:rsidR="00265779" w:rsidRDefault="00265779">
      <w:pPr>
        <w:spacing w:before="0" w:after="0"/>
      </w:pPr>
      <w:r>
        <w:separator/>
      </w:r>
    </w:p>
  </w:endnote>
  <w:endnote w:type="continuationSeparator" w:id="0">
    <w:p w14:paraId="2427C463" w14:textId="77777777" w:rsidR="00265779" w:rsidRDefault="002657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FE86" w14:textId="77777777" w:rsidR="002F32A3" w:rsidRDefault="002F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26A7" w14:textId="5DD1147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1E42E19" wp14:editId="3DB4CBD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F32A3">
      <w:t xml:space="preserve">                </w:t>
    </w:r>
    <w:r w:rsidR="002F32A3" w:rsidRPr="002F32A3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8AB3" w14:textId="77777777" w:rsidR="002F32A3" w:rsidRDefault="002F3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222C" w14:textId="77777777" w:rsidR="00265779" w:rsidRDefault="00265779">
      <w:pPr>
        <w:spacing w:before="0" w:after="0"/>
      </w:pPr>
      <w:r>
        <w:separator/>
      </w:r>
    </w:p>
  </w:footnote>
  <w:footnote w:type="continuationSeparator" w:id="0">
    <w:p w14:paraId="290DFE96" w14:textId="77777777" w:rsidR="00265779" w:rsidRDefault="002657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FC668" w14:textId="77777777" w:rsidR="002F32A3" w:rsidRDefault="002F32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4DCB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7B87E11" wp14:editId="6BC924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08B0F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96738B" wp14:editId="0CDB5A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632A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D0A6" w14:textId="77777777" w:rsidR="002F32A3" w:rsidRDefault="002F3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779"/>
    <w:rsid w:val="000033BD"/>
    <w:rsid w:val="00043213"/>
    <w:rsid w:val="00082C62"/>
    <w:rsid w:val="000B231F"/>
    <w:rsid w:val="000E194B"/>
    <w:rsid w:val="000F49EF"/>
    <w:rsid w:val="00110217"/>
    <w:rsid w:val="00152AC3"/>
    <w:rsid w:val="00156AF3"/>
    <w:rsid w:val="0019491D"/>
    <w:rsid w:val="001B1C2E"/>
    <w:rsid w:val="001F74AD"/>
    <w:rsid w:val="00265779"/>
    <w:rsid w:val="002D07A8"/>
    <w:rsid w:val="002F32A3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AF46EE"/>
  <w15:docId w15:val="{1282C6D5-8410-4DB3-8D3D-C82637A9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65779"/>
    <w:pPr>
      <w:ind w:left="720"/>
      <w:contextualSpacing/>
    </w:pPr>
  </w:style>
  <w:style w:type="table" w:styleId="TableGrid">
    <w:name w:val="Table Grid"/>
    <w:basedOn w:val="TableNormal"/>
    <w:rsid w:val="00265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24BA2-E1BB-4DDD-B04F-C9B797360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C301C-1EF5-45E2-B7E4-FDE78AE2F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FDD62C-AE25-42CA-9D4B-086F2AEED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2021-06-22T10:37:00Z</dcterms:created>
  <dcterms:modified xsi:type="dcterms:W3CDTF">2021-08-02T10:14:00Z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